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BFE48" w14:textId="77777777" w:rsidR="00C3702C" w:rsidRPr="00690BA6" w:rsidRDefault="00C3702C" w:rsidP="00C3702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IWET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9C6D7A4" w14:textId="77777777" w:rsidR="00C3702C" w:rsidRDefault="00C3702C" w:rsidP="00C370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C4B6CFF" w14:textId="77777777" w:rsidR="00C3702C" w:rsidRDefault="00C3702C" w:rsidP="00C370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A131E0" w14:textId="77777777" w:rsidR="00C3702C" w:rsidRDefault="00C3702C" w:rsidP="00C370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0343E8" w14:textId="77777777" w:rsidR="00C3702C" w:rsidRDefault="00C3702C" w:rsidP="00C3702C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7350D37A" w14:textId="77777777" w:rsidR="00C3702C" w:rsidRDefault="00C3702C" w:rsidP="00C3702C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ECDD1FF" w14:textId="77777777" w:rsidR="00C3702C" w:rsidRDefault="00C3702C" w:rsidP="00C3702C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8FE2C62" w14:textId="77777777" w:rsidR="00C3702C" w:rsidRDefault="00C3702C" w:rsidP="00C370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F9721D" w14:textId="77777777" w:rsidR="00C3702C" w:rsidRDefault="00C3702C" w:rsidP="00C370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9B7317" w14:textId="77777777" w:rsidR="00C3702C" w:rsidRDefault="00C3702C" w:rsidP="00C370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2021</w:t>
      </w:r>
    </w:p>
    <w:p w14:paraId="562281A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C97FA" w14:textId="77777777" w:rsidR="00C3702C" w:rsidRDefault="00C3702C" w:rsidP="009139A6">
      <w:r>
        <w:separator/>
      </w:r>
    </w:p>
  </w:endnote>
  <w:endnote w:type="continuationSeparator" w:id="0">
    <w:p w14:paraId="6520C605" w14:textId="77777777" w:rsidR="00C3702C" w:rsidRDefault="00C370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D6A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A637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B6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5E28E" w14:textId="77777777" w:rsidR="00C3702C" w:rsidRDefault="00C3702C" w:rsidP="009139A6">
      <w:r>
        <w:separator/>
      </w:r>
    </w:p>
  </w:footnote>
  <w:footnote w:type="continuationSeparator" w:id="0">
    <w:p w14:paraId="54800C54" w14:textId="77777777" w:rsidR="00C3702C" w:rsidRDefault="00C370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856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C32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23E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02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3702C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7CAED"/>
  <w15:chartTrackingRefBased/>
  <w15:docId w15:val="{520786D3-8D80-40D2-AD5F-B78457E5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2021-12-06T12:45:00Z</dcterms:created>
  <dcterms:modified xsi:type="dcterms:W3CDTF">2021-12-06T12:46:00Z</dcterms:modified>
</cp:coreProperties>
</file>